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24B" w:rsidRPr="006F64C9" w:rsidRDefault="000C324B" w:rsidP="0065447F">
      <w:pPr>
        <w:jc w:val="center"/>
        <w:rPr>
          <w:bCs/>
          <w:sz w:val="28"/>
          <w:szCs w:val="28"/>
        </w:rPr>
      </w:pPr>
      <w:r w:rsidRPr="00924076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5.75pt;height:65.25pt;visibility:visible">
            <v:imagedata r:id="rId5" o:title=""/>
          </v:shape>
        </w:pict>
      </w:r>
    </w:p>
    <w:p w:rsidR="000C324B" w:rsidRPr="006F64C9" w:rsidRDefault="000C324B" w:rsidP="0065447F">
      <w:pPr>
        <w:jc w:val="center"/>
        <w:rPr>
          <w:bCs/>
          <w:sz w:val="28"/>
          <w:szCs w:val="28"/>
        </w:rPr>
      </w:pPr>
      <w:r w:rsidRPr="006F64C9">
        <w:rPr>
          <w:bCs/>
          <w:sz w:val="28"/>
          <w:szCs w:val="28"/>
        </w:rPr>
        <w:t>ДУМА ДРУЖИНИНСКОГО ГОРОДСКОГО ПОСЕЛЕНИЯ</w:t>
      </w:r>
    </w:p>
    <w:p w:rsidR="000C324B" w:rsidRDefault="000C324B" w:rsidP="0065447F">
      <w:pPr>
        <w:jc w:val="center"/>
        <w:rPr>
          <w:bCs/>
          <w:sz w:val="28"/>
          <w:szCs w:val="28"/>
        </w:rPr>
      </w:pPr>
    </w:p>
    <w:p w:rsidR="000C324B" w:rsidRPr="009E2207" w:rsidRDefault="000C324B" w:rsidP="0065447F">
      <w:pPr>
        <w:jc w:val="center"/>
        <w:rPr>
          <w:sz w:val="28"/>
          <w:szCs w:val="28"/>
        </w:rPr>
      </w:pPr>
      <w:r w:rsidRPr="009E2207">
        <w:rPr>
          <w:bCs/>
          <w:sz w:val="28"/>
          <w:szCs w:val="28"/>
        </w:rPr>
        <w:t>П</w:t>
      </w:r>
      <w:r w:rsidRPr="009E2207">
        <w:rPr>
          <w:sz w:val="28"/>
          <w:szCs w:val="28"/>
        </w:rPr>
        <w:t>РОТОКОЛ</w:t>
      </w:r>
    </w:p>
    <w:p w:rsidR="000C324B" w:rsidRPr="009E2207" w:rsidRDefault="000C324B" w:rsidP="00E20573">
      <w:pPr>
        <w:ind w:firstLine="851"/>
        <w:jc w:val="both"/>
        <w:rPr>
          <w:sz w:val="28"/>
          <w:szCs w:val="28"/>
        </w:rPr>
      </w:pPr>
      <w:r w:rsidRPr="009E2207">
        <w:rPr>
          <w:sz w:val="28"/>
          <w:szCs w:val="28"/>
        </w:rPr>
        <w:t xml:space="preserve">Публичных слушаний по </w:t>
      </w:r>
      <w:r>
        <w:rPr>
          <w:sz w:val="28"/>
          <w:szCs w:val="28"/>
        </w:rPr>
        <w:t>обсуждению проекта решения Думы Дружининского городского поселения, «О внесении изменений в Устав Дружининского городского поселения»«</w:t>
      </w:r>
      <w:r w:rsidRPr="00950335">
        <w:rPr>
          <w:sz w:val="28"/>
          <w:szCs w:val="28"/>
        </w:rPr>
        <w:t>О внесении  изменений в «Правила землепользования и застройки Дружининского городского поселения Нижнесергинского муниципального района Свердловской области»</w:t>
      </w:r>
    </w:p>
    <w:p w:rsidR="000C324B" w:rsidRPr="009E2207" w:rsidRDefault="000C324B" w:rsidP="0065447F">
      <w:pPr>
        <w:jc w:val="center"/>
        <w:rPr>
          <w:sz w:val="28"/>
          <w:szCs w:val="28"/>
        </w:rPr>
      </w:pPr>
    </w:p>
    <w:p w:rsidR="000C324B" w:rsidRPr="00FF540D" w:rsidRDefault="000C324B" w:rsidP="0065447F">
      <w:pPr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015D68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015D68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15D68">
        <w:rPr>
          <w:sz w:val="28"/>
          <w:szCs w:val="28"/>
        </w:rPr>
        <w:t xml:space="preserve"> г. </w:t>
      </w:r>
    </w:p>
    <w:p w:rsidR="000C324B" w:rsidRPr="009E2207" w:rsidRDefault="000C324B" w:rsidP="00157E35">
      <w:pPr>
        <w:jc w:val="both"/>
        <w:rPr>
          <w:sz w:val="28"/>
          <w:szCs w:val="28"/>
        </w:rPr>
      </w:pPr>
      <w:r w:rsidRPr="00015D68">
        <w:rPr>
          <w:sz w:val="28"/>
          <w:szCs w:val="28"/>
        </w:rPr>
        <w:t>Место проведения:</w:t>
      </w:r>
      <w:r>
        <w:rPr>
          <w:sz w:val="28"/>
          <w:szCs w:val="28"/>
        </w:rPr>
        <w:t>з</w:t>
      </w:r>
      <w:r w:rsidRPr="009E2207">
        <w:rPr>
          <w:sz w:val="28"/>
          <w:szCs w:val="28"/>
        </w:rPr>
        <w:t>дание администрации Дружининского городского поселения</w:t>
      </w:r>
    </w:p>
    <w:p w:rsidR="000C324B" w:rsidRPr="009E2207" w:rsidRDefault="000C324B" w:rsidP="0065447F">
      <w:pPr>
        <w:jc w:val="both"/>
        <w:rPr>
          <w:sz w:val="28"/>
          <w:szCs w:val="28"/>
        </w:rPr>
      </w:pPr>
      <w:r w:rsidRPr="00015D68">
        <w:rPr>
          <w:sz w:val="28"/>
          <w:szCs w:val="28"/>
        </w:rPr>
        <w:t>Время проведения:</w:t>
      </w:r>
      <w:r>
        <w:rPr>
          <w:bCs/>
          <w:sz w:val="28"/>
          <w:szCs w:val="28"/>
        </w:rPr>
        <w:t>24октября</w:t>
      </w:r>
      <w:r w:rsidRPr="009E2207">
        <w:rPr>
          <w:bCs/>
          <w:sz w:val="28"/>
          <w:szCs w:val="28"/>
        </w:rPr>
        <w:t xml:space="preserve"> 201</w:t>
      </w:r>
      <w:r>
        <w:rPr>
          <w:bCs/>
          <w:sz w:val="28"/>
          <w:szCs w:val="28"/>
        </w:rPr>
        <w:t>9</w:t>
      </w:r>
      <w:r w:rsidRPr="009E2207">
        <w:rPr>
          <w:bCs/>
          <w:sz w:val="28"/>
          <w:szCs w:val="28"/>
        </w:rPr>
        <w:t xml:space="preserve"> года,</w:t>
      </w:r>
      <w:r w:rsidRPr="009E2207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9E2207">
        <w:rPr>
          <w:sz w:val="28"/>
          <w:szCs w:val="28"/>
        </w:rPr>
        <w:t>-00 часов местного времени</w:t>
      </w:r>
    </w:p>
    <w:p w:rsidR="000C324B" w:rsidRDefault="000C324B" w:rsidP="0065447F">
      <w:pPr>
        <w:jc w:val="both"/>
        <w:rPr>
          <w:sz w:val="28"/>
          <w:szCs w:val="28"/>
          <w:u w:val="single"/>
        </w:rPr>
      </w:pPr>
    </w:p>
    <w:p w:rsidR="000C324B" w:rsidRPr="003C627B" w:rsidRDefault="000C324B" w:rsidP="00CD615F">
      <w:pPr>
        <w:jc w:val="both"/>
        <w:rPr>
          <w:sz w:val="28"/>
          <w:szCs w:val="28"/>
        </w:rPr>
      </w:pPr>
      <w:r w:rsidRPr="003C627B">
        <w:rPr>
          <w:sz w:val="28"/>
          <w:szCs w:val="28"/>
        </w:rPr>
        <w:t>Вопросы публичных слушаний:</w:t>
      </w:r>
    </w:p>
    <w:p w:rsidR="000C324B" w:rsidRDefault="000C324B" w:rsidP="00E2057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1.О внесении изменений в Устав Дружининского городского поселения</w:t>
      </w:r>
    </w:p>
    <w:p w:rsidR="000C324B" w:rsidRDefault="000C324B" w:rsidP="00E2057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50335">
        <w:rPr>
          <w:sz w:val="28"/>
          <w:szCs w:val="28"/>
        </w:rPr>
        <w:t>О внесении  изменений в «Правила землепользования и застройки Дружининского городского поселения Нижнесергинского муниципального района Свердловской области</w:t>
      </w:r>
    </w:p>
    <w:p w:rsidR="000C324B" w:rsidRPr="00E20573" w:rsidRDefault="000C324B" w:rsidP="00E20573">
      <w:pPr>
        <w:ind w:firstLine="851"/>
        <w:jc w:val="both"/>
        <w:rPr>
          <w:sz w:val="28"/>
          <w:szCs w:val="28"/>
        </w:rPr>
      </w:pPr>
    </w:p>
    <w:p w:rsidR="000C324B" w:rsidRDefault="000C324B" w:rsidP="0065447F">
      <w:pPr>
        <w:jc w:val="both"/>
        <w:rPr>
          <w:sz w:val="28"/>
          <w:szCs w:val="28"/>
        </w:rPr>
      </w:pPr>
      <w:r w:rsidRPr="00015D68">
        <w:rPr>
          <w:sz w:val="28"/>
          <w:szCs w:val="28"/>
        </w:rPr>
        <w:t>Докладчик</w:t>
      </w:r>
      <w:r>
        <w:rPr>
          <w:sz w:val="28"/>
          <w:szCs w:val="28"/>
        </w:rPr>
        <w:t>и</w:t>
      </w:r>
      <w:r w:rsidRPr="00015D68">
        <w:rPr>
          <w:sz w:val="28"/>
          <w:szCs w:val="28"/>
        </w:rPr>
        <w:t xml:space="preserve">  публичных слушаний:</w:t>
      </w:r>
    </w:p>
    <w:p w:rsidR="000C324B" w:rsidRPr="009E2207" w:rsidRDefault="000C324B" w:rsidP="001859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Е.А. Винтер – ведущий специалист по юридическим вопросам администрации Дружининского поселения</w:t>
      </w:r>
    </w:p>
    <w:p w:rsidR="000C324B" w:rsidRDefault="000C324B" w:rsidP="0095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Е.Л. Фазлыева - </w:t>
      </w:r>
      <w:r w:rsidRPr="00950335">
        <w:rPr>
          <w:sz w:val="28"/>
          <w:szCs w:val="28"/>
        </w:rPr>
        <w:t>специалист по земельным отношениям администрации Дружининского городского поселения</w:t>
      </w:r>
    </w:p>
    <w:p w:rsidR="000C324B" w:rsidRPr="009E2207" w:rsidRDefault="000C324B" w:rsidP="00DB11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C324B" w:rsidRPr="00015D68" w:rsidRDefault="000C324B" w:rsidP="0065447F">
      <w:pPr>
        <w:jc w:val="both"/>
        <w:rPr>
          <w:sz w:val="28"/>
          <w:szCs w:val="28"/>
        </w:rPr>
      </w:pPr>
      <w:r w:rsidRPr="00015D68">
        <w:rPr>
          <w:sz w:val="28"/>
          <w:szCs w:val="28"/>
        </w:rPr>
        <w:t>Секретарь публичных слушаний:</w:t>
      </w:r>
    </w:p>
    <w:p w:rsidR="000C324B" w:rsidRPr="009E2207" w:rsidRDefault="000C324B" w:rsidP="00654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К.Д. Перепелкина–специалист 1 категории Думы Дружининского городского поселения</w:t>
      </w:r>
    </w:p>
    <w:p w:rsidR="000C324B" w:rsidRPr="00015D68" w:rsidRDefault="000C324B" w:rsidP="0065447F">
      <w:pPr>
        <w:jc w:val="both"/>
        <w:rPr>
          <w:sz w:val="28"/>
          <w:szCs w:val="28"/>
        </w:rPr>
      </w:pPr>
    </w:p>
    <w:p w:rsidR="000C324B" w:rsidRPr="00015D68" w:rsidRDefault="000C324B" w:rsidP="0065447F">
      <w:pPr>
        <w:jc w:val="both"/>
        <w:rPr>
          <w:sz w:val="28"/>
          <w:szCs w:val="28"/>
        </w:rPr>
      </w:pPr>
      <w:r w:rsidRPr="00015D68">
        <w:rPr>
          <w:sz w:val="28"/>
          <w:szCs w:val="28"/>
        </w:rPr>
        <w:t>Присутствуют депутаты и общественность Дружининского городского поселения:</w:t>
      </w:r>
    </w:p>
    <w:p w:rsidR="000C324B" w:rsidRDefault="000C324B" w:rsidP="00CD615F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D5601">
        <w:rPr>
          <w:sz w:val="28"/>
          <w:szCs w:val="28"/>
        </w:rPr>
        <w:t>А.С. Азаров – заместитель главы администрации Дружининского городского поселения,</w:t>
      </w:r>
    </w:p>
    <w:p w:rsidR="000C324B" w:rsidRDefault="000C324B" w:rsidP="006D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E2207">
        <w:rPr>
          <w:sz w:val="28"/>
          <w:szCs w:val="28"/>
        </w:rPr>
        <w:t xml:space="preserve">)В.А. Баринов </w:t>
      </w:r>
      <w:r>
        <w:rPr>
          <w:sz w:val="28"/>
          <w:szCs w:val="28"/>
        </w:rPr>
        <w:t>−</w:t>
      </w:r>
      <w:r w:rsidRPr="009E2207">
        <w:rPr>
          <w:sz w:val="28"/>
          <w:szCs w:val="28"/>
        </w:rPr>
        <w:t xml:space="preserve"> депутат,</w:t>
      </w:r>
    </w:p>
    <w:p w:rsidR="000C324B" w:rsidRDefault="000C324B" w:rsidP="006D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E2207">
        <w:rPr>
          <w:sz w:val="28"/>
          <w:szCs w:val="28"/>
        </w:rPr>
        <w:t>)</w:t>
      </w:r>
      <w:r>
        <w:rPr>
          <w:sz w:val="28"/>
          <w:szCs w:val="28"/>
        </w:rPr>
        <w:t xml:space="preserve"> В.Ю. Болотов – председатель Думы Дружининского городского поселения</w:t>
      </w:r>
      <w:r w:rsidRPr="009E2207">
        <w:rPr>
          <w:sz w:val="28"/>
          <w:szCs w:val="28"/>
        </w:rPr>
        <w:t>,</w:t>
      </w:r>
    </w:p>
    <w:p w:rsidR="000C324B" w:rsidRDefault="000C324B" w:rsidP="006D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Г.Ю. Вавилин – глава Дружининского городского поселения,</w:t>
      </w:r>
    </w:p>
    <w:p w:rsidR="000C324B" w:rsidRDefault="000C324B" w:rsidP="006D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В.Н. Горбунов – депутат,</w:t>
      </w:r>
    </w:p>
    <w:p w:rsidR="000C324B" w:rsidRDefault="000C324B" w:rsidP="00A20239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Н.В. Гринберг – </w:t>
      </w:r>
      <w:r w:rsidRPr="006D5601">
        <w:rPr>
          <w:sz w:val="28"/>
          <w:szCs w:val="28"/>
        </w:rPr>
        <w:t>заместитель главы администрации Дружининского городского поселения,</w:t>
      </w:r>
    </w:p>
    <w:p w:rsidR="000C324B" w:rsidRDefault="000C324B" w:rsidP="00A20239">
      <w:pPr>
        <w:pStyle w:val="ListParagraph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7) И.И. Копытов – депутат,</w:t>
      </w:r>
    </w:p>
    <w:p w:rsidR="000C324B" w:rsidRDefault="000C324B" w:rsidP="00E205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О.В. Морозова – депутат,</w:t>
      </w:r>
    </w:p>
    <w:p w:rsidR="000C324B" w:rsidRDefault="000C324B" w:rsidP="0095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Е.В. Певцова – депутат,</w:t>
      </w:r>
    </w:p>
    <w:p w:rsidR="000C324B" w:rsidRDefault="000C324B" w:rsidP="003E21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10)Р.К. Хурамшин – депутат,</w:t>
      </w:r>
    </w:p>
    <w:p w:rsidR="000C324B" w:rsidRDefault="000C324B" w:rsidP="00DB11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С.П. Шелковкин – депутат.</w:t>
      </w:r>
    </w:p>
    <w:p w:rsidR="000C324B" w:rsidRDefault="000C324B" w:rsidP="00157E35">
      <w:pPr>
        <w:ind w:firstLine="709"/>
        <w:jc w:val="both"/>
        <w:rPr>
          <w:sz w:val="28"/>
          <w:szCs w:val="28"/>
        </w:rPr>
      </w:pPr>
      <w:r w:rsidRPr="009E2207">
        <w:rPr>
          <w:sz w:val="28"/>
          <w:szCs w:val="28"/>
        </w:rPr>
        <w:t>По окончанию регистрации участников публичных слушаний</w:t>
      </w:r>
      <w:r>
        <w:rPr>
          <w:sz w:val="28"/>
          <w:szCs w:val="28"/>
        </w:rPr>
        <w:t>, В.Ю. Болотов открыл</w:t>
      </w:r>
      <w:r w:rsidRPr="009E2207">
        <w:rPr>
          <w:sz w:val="28"/>
          <w:szCs w:val="28"/>
        </w:rPr>
        <w:t xml:space="preserve"> публичные слушания.</w:t>
      </w:r>
    </w:p>
    <w:p w:rsidR="000C324B" w:rsidRDefault="000C324B" w:rsidP="001859C0">
      <w:pPr>
        <w:jc w:val="both"/>
        <w:rPr>
          <w:sz w:val="28"/>
          <w:szCs w:val="28"/>
        </w:rPr>
      </w:pPr>
    </w:p>
    <w:p w:rsidR="000C324B" w:rsidRPr="00C97F1E" w:rsidRDefault="000C324B" w:rsidP="001859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97F1E">
        <w:rPr>
          <w:sz w:val="28"/>
          <w:szCs w:val="28"/>
        </w:rPr>
        <w:t>СЛУШАЛИ:</w:t>
      </w:r>
    </w:p>
    <w:p w:rsidR="000C324B" w:rsidRPr="0078310C" w:rsidRDefault="000C324B" w:rsidP="001859C0">
      <w:pPr>
        <w:tabs>
          <w:tab w:val="left" w:pos="304"/>
          <w:tab w:val="left" w:pos="5103"/>
        </w:tabs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Е.А. Винтер </w:t>
      </w:r>
      <w:r w:rsidRPr="009E2207">
        <w:rPr>
          <w:sz w:val="28"/>
          <w:szCs w:val="28"/>
        </w:rPr>
        <w:t>–довел</w:t>
      </w:r>
      <w:r>
        <w:rPr>
          <w:sz w:val="28"/>
          <w:szCs w:val="28"/>
        </w:rPr>
        <w:t>а</w:t>
      </w:r>
      <w:r w:rsidRPr="009E220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присутствующихпроект решения</w:t>
      </w:r>
      <w:r w:rsidRPr="0078310C">
        <w:rPr>
          <w:sz w:val="28"/>
          <w:szCs w:val="28"/>
        </w:rPr>
        <w:t xml:space="preserve">. Проект был разработан в целях приведения Устава Дружининского городского поселения в соответствие с требованиями Федеральных законов от 06 октября 2003 года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от 29 декабря 2004 года № 190-ФЗ «Градостроительный кодекс Российской Федерации», </w:t>
      </w:r>
      <w:r w:rsidRPr="00B002BC">
        <w:rPr>
          <w:sz w:val="28"/>
          <w:szCs w:val="28"/>
        </w:rPr>
        <w:t>от 29</w:t>
      </w:r>
      <w:r>
        <w:rPr>
          <w:sz w:val="28"/>
          <w:szCs w:val="28"/>
        </w:rPr>
        <w:t xml:space="preserve"> декабря </w:t>
      </w:r>
      <w:r w:rsidRPr="00B002BC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</w:t>
      </w:r>
      <w:r w:rsidRPr="00B002BC">
        <w:rPr>
          <w:sz w:val="28"/>
          <w:szCs w:val="28"/>
        </w:rPr>
        <w:t xml:space="preserve"> № 455-ФЗ</w:t>
      </w:r>
      <w:r>
        <w:rPr>
          <w:sz w:val="28"/>
          <w:szCs w:val="28"/>
        </w:rPr>
        <w:t xml:space="preserve"> «О внесении изменений в Градостроительный кодекс Российской Федерации и отдельные законодательные акты Российской Федерации», </w:t>
      </w:r>
      <w:r w:rsidRPr="00290DF4">
        <w:rPr>
          <w:sz w:val="28"/>
          <w:szCs w:val="28"/>
        </w:rPr>
        <w:t>Дума Дружининского городского поселения</w:t>
      </w:r>
      <w:r>
        <w:rPr>
          <w:sz w:val="28"/>
          <w:szCs w:val="28"/>
        </w:rPr>
        <w:t>.</w:t>
      </w:r>
    </w:p>
    <w:p w:rsidR="000C324B" w:rsidRDefault="000C324B" w:rsidP="001859C0">
      <w:pPr>
        <w:tabs>
          <w:tab w:val="left" w:pos="304"/>
          <w:tab w:val="left" w:pos="5103"/>
        </w:tabs>
        <w:ind w:firstLine="709"/>
        <w:jc w:val="both"/>
        <w:rPr>
          <w:sz w:val="28"/>
          <w:szCs w:val="28"/>
        </w:rPr>
      </w:pPr>
    </w:p>
    <w:p w:rsidR="000C324B" w:rsidRPr="007004B0" w:rsidRDefault="000C324B" w:rsidP="001859C0">
      <w:pPr>
        <w:tabs>
          <w:tab w:val="left" w:pos="304"/>
        </w:tabs>
        <w:ind w:firstLine="709"/>
        <w:jc w:val="both"/>
        <w:rPr>
          <w:sz w:val="28"/>
          <w:szCs w:val="28"/>
        </w:rPr>
      </w:pPr>
      <w:r w:rsidRPr="007004B0">
        <w:rPr>
          <w:sz w:val="28"/>
          <w:szCs w:val="28"/>
        </w:rPr>
        <w:t>П</w:t>
      </w:r>
      <w:r>
        <w:rPr>
          <w:sz w:val="28"/>
          <w:szCs w:val="28"/>
        </w:rPr>
        <w:t>осле озвучивания проекта решения</w:t>
      </w:r>
      <w:r w:rsidRPr="007004B0">
        <w:rPr>
          <w:sz w:val="28"/>
          <w:szCs w:val="28"/>
        </w:rPr>
        <w:t>:</w:t>
      </w:r>
    </w:p>
    <w:p w:rsidR="000C324B" w:rsidRDefault="000C324B" w:rsidP="001859C0">
      <w:pPr>
        <w:tabs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В.Ю. Болотов  −  У</w:t>
      </w:r>
      <w:r w:rsidRPr="007004B0">
        <w:rPr>
          <w:sz w:val="28"/>
          <w:szCs w:val="28"/>
        </w:rPr>
        <w:t xml:space="preserve"> кого </w:t>
      </w:r>
      <w:r>
        <w:rPr>
          <w:sz w:val="28"/>
          <w:szCs w:val="28"/>
        </w:rPr>
        <w:t>есть</w:t>
      </w:r>
      <w:r w:rsidRPr="007004B0">
        <w:rPr>
          <w:sz w:val="28"/>
          <w:szCs w:val="28"/>
        </w:rPr>
        <w:t xml:space="preserve"> вопросы </w:t>
      </w:r>
      <w:r>
        <w:rPr>
          <w:sz w:val="28"/>
          <w:szCs w:val="28"/>
        </w:rPr>
        <w:t>по внесению изменений и дополнений в Устав Дружининского городского поселения</w:t>
      </w:r>
      <w:r w:rsidRPr="007004B0">
        <w:rPr>
          <w:sz w:val="28"/>
          <w:szCs w:val="28"/>
        </w:rPr>
        <w:t>?</w:t>
      </w:r>
    </w:p>
    <w:p w:rsidR="000C324B" w:rsidRDefault="000C324B" w:rsidP="001859C0">
      <w:pPr>
        <w:tabs>
          <w:tab w:val="left" w:pos="1843"/>
        </w:tabs>
        <w:jc w:val="both"/>
        <w:rPr>
          <w:sz w:val="28"/>
          <w:szCs w:val="28"/>
        </w:rPr>
      </w:pPr>
    </w:p>
    <w:p w:rsidR="000C324B" w:rsidRDefault="000C324B" w:rsidP="001859C0">
      <w:pPr>
        <w:ind w:firstLine="708"/>
        <w:jc w:val="both"/>
        <w:rPr>
          <w:sz w:val="28"/>
          <w:szCs w:val="28"/>
        </w:rPr>
      </w:pPr>
    </w:p>
    <w:p w:rsidR="000C324B" w:rsidRDefault="000C324B" w:rsidP="001859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</w:t>
      </w:r>
    </w:p>
    <w:p w:rsidR="000C324B" w:rsidRDefault="000C324B" w:rsidP="001859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Вопросов и дополнений не поступило.</w:t>
      </w:r>
    </w:p>
    <w:p w:rsidR="000C324B" w:rsidRPr="007004B0" w:rsidRDefault="000C324B" w:rsidP="001859C0">
      <w:pPr>
        <w:ind w:firstLine="708"/>
        <w:jc w:val="both"/>
        <w:rPr>
          <w:sz w:val="28"/>
          <w:szCs w:val="28"/>
        </w:rPr>
      </w:pPr>
    </w:p>
    <w:p w:rsidR="000C324B" w:rsidRDefault="000C324B" w:rsidP="001859C0">
      <w:pPr>
        <w:jc w:val="both"/>
        <w:rPr>
          <w:b/>
          <w:sz w:val="28"/>
          <w:szCs w:val="28"/>
        </w:rPr>
      </w:pPr>
      <w:r w:rsidRPr="00015D68">
        <w:rPr>
          <w:sz w:val="28"/>
          <w:szCs w:val="28"/>
        </w:rPr>
        <w:t>РЕШИЛИ:</w:t>
      </w:r>
    </w:p>
    <w:p w:rsidR="000C324B" w:rsidRDefault="000C324B" w:rsidP="001859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04B0">
        <w:rPr>
          <w:sz w:val="28"/>
          <w:szCs w:val="28"/>
        </w:rPr>
        <w:t xml:space="preserve">осле окончания публичных слушаний </w:t>
      </w:r>
      <w:r>
        <w:rPr>
          <w:sz w:val="28"/>
          <w:szCs w:val="28"/>
        </w:rPr>
        <w:t>принять решение «О внесении изменений в Устав Дружининского городского поселения» и н</w:t>
      </w:r>
      <w:r w:rsidRPr="001859C0">
        <w:rPr>
          <w:sz w:val="28"/>
          <w:szCs w:val="28"/>
        </w:rPr>
        <w:t>аправить настоящее решение в Главное управление Министерства юстиции Российской Федерации по Свердловской области для государственной регистрации.</w:t>
      </w:r>
    </w:p>
    <w:p w:rsidR="000C324B" w:rsidRDefault="000C324B" w:rsidP="00950335">
      <w:pPr>
        <w:ind w:firstLine="709"/>
        <w:jc w:val="both"/>
        <w:rPr>
          <w:sz w:val="28"/>
          <w:szCs w:val="28"/>
        </w:rPr>
      </w:pPr>
    </w:p>
    <w:p w:rsidR="000C324B" w:rsidRDefault="000C324B" w:rsidP="0095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СЛУШАЛИ:</w:t>
      </w:r>
    </w:p>
    <w:p w:rsidR="000C324B" w:rsidRDefault="000C324B" w:rsidP="0095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Е.Л. Фазлыеву – довела до присутствующих проект </w:t>
      </w:r>
      <w:r w:rsidRPr="005935D1">
        <w:rPr>
          <w:sz w:val="28"/>
          <w:szCs w:val="28"/>
        </w:rPr>
        <w:t>решения Думы «О внесения изменений в «Правила землепользования и застройки Дружининского городского поселения Нижнесергинского муниципально</w:t>
      </w:r>
      <w:r>
        <w:rPr>
          <w:sz w:val="28"/>
          <w:szCs w:val="28"/>
        </w:rPr>
        <w:t>го района Свердловской области». Проект решения был разработан в соответствии с Федеральным законом Российской Федерации № 131-ФЗ от 06.10.2003 года «Об общих принципах организации местного самоуправления в Российской Федерации», Градостроительным кодексом Российской Федерации от 29.12.2004 г. № 190-ФЗ, Законом Свердловской области от 19.102007 №100-ФЗ «О документах территориального планирования муниципальных образований, расположенных на территории Свердловской области», постановлением Правительства Свердловской области от 30.03.2011 № 328-ПП «О разработке и утверждении документов территориального планирования и градостроительного зонирования муниципальных образований, расположенных на территории Свердловской области», распоряжением Правительства Свердловской области № 556-РП от 06.05.2013, распоряжением Правительства Свердловской области № 1600-РП от 01.10.2013, Уставом Дружининского городского поселения.</w:t>
      </w:r>
    </w:p>
    <w:p w:rsidR="000C324B" w:rsidRDefault="000C324B" w:rsidP="00950335">
      <w:pPr>
        <w:ind w:firstLine="709"/>
        <w:jc w:val="both"/>
        <w:rPr>
          <w:sz w:val="28"/>
          <w:szCs w:val="28"/>
        </w:rPr>
      </w:pPr>
    </w:p>
    <w:p w:rsidR="000C324B" w:rsidRPr="007004B0" w:rsidRDefault="000C324B" w:rsidP="00950335">
      <w:pPr>
        <w:tabs>
          <w:tab w:val="left" w:pos="304"/>
        </w:tabs>
        <w:ind w:firstLine="709"/>
        <w:jc w:val="both"/>
        <w:rPr>
          <w:sz w:val="28"/>
          <w:szCs w:val="28"/>
        </w:rPr>
      </w:pPr>
      <w:r w:rsidRPr="007004B0">
        <w:rPr>
          <w:sz w:val="28"/>
          <w:szCs w:val="28"/>
        </w:rPr>
        <w:t>П</w:t>
      </w:r>
      <w:r>
        <w:rPr>
          <w:sz w:val="28"/>
          <w:szCs w:val="28"/>
        </w:rPr>
        <w:t>осле озвучивания проекта решения</w:t>
      </w:r>
      <w:r w:rsidRPr="007004B0">
        <w:rPr>
          <w:sz w:val="28"/>
          <w:szCs w:val="28"/>
        </w:rPr>
        <w:t>:</w:t>
      </w:r>
    </w:p>
    <w:p w:rsidR="000C324B" w:rsidRPr="005935D1" w:rsidRDefault="000C324B" w:rsidP="0095033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В.Ю. Болотов  −  У</w:t>
      </w:r>
      <w:r w:rsidRPr="007004B0">
        <w:rPr>
          <w:sz w:val="28"/>
          <w:szCs w:val="28"/>
        </w:rPr>
        <w:t xml:space="preserve"> кого </w:t>
      </w:r>
      <w:r>
        <w:rPr>
          <w:sz w:val="28"/>
          <w:szCs w:val="28"/>
        </w:rPr>
        <w:t>есть</w:t>
      </w:r>
      <w:r w:rsidRPr="007004B0">
        <w:rPr>
          <w:sz w:val="28"/>
          <w:szCs w:val="28"/>
        </w:rPr>
        <w:t xml:space="preserve"> вопросы </w:t>
      </w:r>
      <w:r>
        <w:rPr>
          <w:sz w:val="28"/>
          <w:szCs w:val="28"/>
        </w:rPr>
        <w:t>по внесению</w:t>
      </w:r>
      <w:r w:rsidRPr="00950335">
        <w:rPr>
          <w:sz w:val="28"/>
          <w:szCs w:val="28"/>
        </w:rPr>
        <w:t xml:space="preserve">  изменений в «Правила землепользования и застройки Дружининского городского поселения Нижнесергинского муниципального района Свердловской области</w:t>
      </w:r>
    </w:p>
    <w:p w:rsidR="000C324B" w:rsidRPr="005935D1" w:rsidRDefault="000C324B" w:rsidP="00950335">
      <w:pPr>
        <w:ind w:firstLine="709"/>
        <w:jc w:val="both"/>
        <w:rPr>
          <w:sz w:val="28"/>
          <w:szCs w:val="28"/>
        </w:rPr>
      </w:pPr>
    </w:p>
    <w:p w:rsidR="000C324B" w:rsidRPr="005935D1" w:rsidRDefault="000C324B" w:rsidP="00950335">
      <w:pPr>
        <w:ind w:firstLine="709"/>
        <w:jc w:val="both"/>
        <w:rPr>
          <w:sz w:val="28"/>
          <w:szCs w:val="28"/>
        </w:rPr>
      </w:pPr>
      <w:r w:rsidRPr="005935D1">
        <w:rPr>
          <w:sz w:val="28"/>
          <w:szCs w:val="28"/>
        </w:rPr>
        <w:t>ВЫСТУПИЛИ:</w:t>
      </w:r>
    </w:p>
    <w:p w:rsidR="000C324B" w:rsidRPr="005935D1" w:rsidRDefault="000C324B" w:rsidP="00950335">
      <w:pPr>
        <w:jc w:val="both"/>
        <w:rPr>
          <w:sz w:val="28"/>
          <w:szCs w:val="28"/>
        </w:rPr>
      </w:pPr>
      <w:r w:rsidRPr="005935D1">
        <w:rPr>
          <w:sz w:val="28"/>
          <w:szCs w:val="28"/>
        </w:rPr>
        <w:t>Вопросов и дополнений не поступило</w:t>
      </w:r>
    </w:p>
    <w:p w:rsidR="000C324B" w:rsidRPr="005935D1" w:rsidRDefault="000C324B" w:rsidP="00950335">
      <w:pPr>
        <w:ind w:firstLine="709"/>
        <w:jc w:val="both"/>
        <w:rPr>
          <w:sz w:val="28"/>
          <w:szCs w:val="28"/>
        </w:rPr>
      </w:pPr>
    </w:p>
    <w:p w:rsidR="000C324B" w:rsidRPr="005935D1" w:rsidRDefault="000C324B" w:rsidP="00950335">
      <w:pPr>
        <w:ind w:firstLine="709"/>
        <w:rPr>
          <w:sz w:val="28"/>
          <w:szCs w:val="28"/>
        </w:rPr>
      </w:pPr>
      <w:r w:rsidRPr="005935D1">
        <w:rPr>
          <w:sz w:val="28"/>
          <w:szCs w:val="28"/>
        </w:rPr>
        <w:t xml:space="preserve">ГОЛОСОВАЛИ: </w:t>
      </w:r>
    </w:p>
    <w:p w:rsidR="000C324B" w:rsidRPr="005935D1" w:rsidRDefault="000C324B" w:rsidP="00950335">
      <w:pPr>
        <w:rPr>
          <w:sz w:val="28"/>
          <w:szCs w:val="28"/>
        </w:rPr>
      </w:pPr>
      <w:r w:rsidRPr="005935D1">
        <w:rPr>
          <w:sz w:val="28"/>
          <w:szCs w:val="28"/>
        </w:rPr>
        <w:t>«ЗА» - 8, «ПРОТИВ» - 0</w:t>
      </w:r>
    </w:p>
    <w:p w:rsidR="000C324B" w:rsidRPr="005935D1" w:rsidRDefault="000C324B" w:rsidP="00950335">
      <w:pPr>
        <w:ind w:firstLine="709"/>
        <w:jc w:val="both"/>
        <w:rPr>
          <w:sz w:val="28"/>
          <w:szCs w:val="28"/>
        </w:rPr>
      </w:pPr>
    </w:p>
    <w:p w:rsidR="000C324B" w:rsidRPr="005935D1" w:rsidRDefault="000C324B" w:rsidP="00950335">
      <w:pPr>
        <w:ind w:firstLine="709"/>
        <w:jc w:val="both"/>
        <w:rPr>
          <w:sz w:val="28"/>
          <w:szCs w:val="28"/>
        </w:rPr>
      </w:pPr>
      <w:r w:rsidRPr="005935D1">
        <w:rPr>
          <w:sz w:val="28"/>
          <w:szCs w:val="28"/>
        </w:rPr>
        <w:t>РЕШИЛИ:</w:t>
      </w:r>
    </w:p>
    <w:p w:rsidR="000C324B" w:rsidRPr="005935D1" w:rsidRDefault="000C324B" w:rsidP="00950335">
      <w:pPr>
        <w:pStyle w:val="NormalWeb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Принять решение «</w:t>
      </w:r>
      <w:r w:rsidRPr="005935D1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 xml:space="preserve">внесения изменений в </w:t>
      </w:r>
      <w:r w:rsidRPr="005935D1">
        <w:rPr>
          <w:color w:val="000000"/>
          <w:sz w:val="28"/>
          <w:szCs w:val="28"/>
        </w:rPr>
        <w:t>Правила землепользования и застройки Дружининского городского поселения Нижнесергинского муниципального ра</w:t>
      </w:r>
      <w:r>
        <w:rPr>
          <w:color w:val="000000"/>
          <w:sz w:val="28"/>
          <w:szCs w:val="28"/>
        </w:rPr>
        <w:t>йона Свердловской области».</w:t>
      </w:r>
    </w:p>
    <w:p w:rsidR="000C324B" w:rsidRDefault="000C324B" w:rsidP="00157E35">
      <w:pPr>
        <w:ind w:firstLine="709"/>
        <w:jc w:val="both"/>
        <w:rPr>
          <w:sz w:val="28"/>
          <w:szCs w:val="28"/>
        </w:rPr>
      </w:pPr>
    </w:p>
    <w:p w:rsidR="000C324B" w:rsidRDefault="000C324B" w:rsidP="00E20573">
      <w:pPr>
        <w:tabs>
          <w:tab w:val="left" w:pos="304"/>
        </w:tabs>
        <w:jc w:val="both"/>
        <w:rPr>
          <w:sz w:val="28"/>
          <w:szCs w:val="28"/>
        </w:rPr>
      </w:pPr>
    </w:p>
    <w:p w:rsidR="000C324B" w:rsidRDefault="000C324B" w:rsidP="00E20573">
      <w:pPr>
        <w:tabs>
          <w:tab w:val="left" w:pos="3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0C324B" w:rsidRDefault="000C324B" w:rsidP="00FF540D">
      <w:pPr>
        <w:tabs>
          <w:tab w:val="left" w:pos="3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Дружининского городского поселения                                             В.Ю. Болотов</w:t>
      </w:r>
    </w:p>
    <w:p w:rsidR="000C324B" w:rsidRDefault="000C324B" w:rsidP="00FF540D">
      <w:pPr>
        <w:tabs>
          <w:tab w:val="left" w:pos="304"/>
        </w:tabs>
        <w:jc w:val="both"/>
        <w:rPr>
          <w:sz w:val="28"/>
          <w:szCs w:val="28"/>
        </w:rPr>
      </w:pPr>
    </w:p>
    <w:p w:rsidR="000C324B" w:rsidRPr="003C627B" w:rsidRDefault="000C324B" w:rsidP="00DB11E9">
      <w:pPr>
        <w:rPr>
          <w:sz w:val="28"/>
          <w:szCs w:val="28"/>
        </w:rPr>
      </w:pPr>
      <w:r>
        <w:rPr>
          <w:sz w:val="28"/>
          <w:szCs w:val="28"/>
        </w:rPr>
        <w:t>Секретарь                                                                                        К.Д. Перепелкина</w:t>
      </w:r>
    </w:p>
    <w:sectPr w:rsidR="000C324B" w:rsidRPr="003C627B" w:rsidSect="00CD61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44BAD"/>
    <w:multiLevelType w:val="hybridMultilevel"/>
    <w:tmpl w:val="D2688C0E"/>
    <w:lvl w:ilvl="0" w:tplc="60D07C94">
      <w:start w:val="1"/>
      <w:numFmt w:val="decimal"/>
      <w:lvlText w:val="%1."/>
      <w:lvlJc w:val="left"/>
      <w:pPr>
        <w:ind w:left="170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359B2CDF"/>
    <w:multiLevelType w:val="hybridMultilevel"/>
    <w:tmpl w:val="2D462AEE"/>
    <w:lvl w:ilvl="0" w:tplc="66403B80">
      <w:start w:val="1"/>
      <w:numFmt w:val="decimal"/>
      <w:lvlText w:val="%1)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83424E3"/>
    <w:multiLevelType w:val="hybridMultilevel"/>
    <w:tmpl w:val="7788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BD2"/>
    <w:rsid w:val="00015D68"/>
    <w:rsid w:val="00022610"/>
    <w:rsid w:val="0002486A"/>
    <w:rsid w:val="00033334"/>
    <w:rsid w:val="00036513"/>
    <w:rsid w:val="000572E9"/>
    <w:rsid w:val="000602B1"/>
    <w:rsid w:val="00063A08"/>
    <w:rsid w:val="00065293"/>
    <w:rsid w:val="000843FB"/>
    <w:rsid w:val="000C324B"/>
    <w:rsid w:val="000D07CC"/>
    <w:rsid w:val="000D68BE"/>
    <w:rsid w:val="00112A0F"/>
    <w:rsid w:val="001153BE"/>
    <w:rsid w:val="00157E35"/>
    <w:rsid w:val="00162ACD"/>
    <w:rsid w:val="001859C0"/>
    <w:rsid w:val="001A1976"/>
    <w:rsid w:val="001B42E7"/>
    <w:rsid w:val="001D0AC5"/>
    <w:rsid w:val="001F70F5"/>
    <w:rsid w:val="002404F9"/>
    <w:rsid w:val="00247C90"/>
    <w:rsid w:val="00257B35"/>
    <w:rsid w:val="0026045B"/>
    <w:rsid w:val="0026664B"/>
    <w:rsid w:val="00280D5F"/>
    <w:rsid w:val="00290DF4"/>
    <w:rsid w:val="00296BCC"/>
    <w:rsid w:val="002C1E1A"/>
    <w:rsid w:val="002C3A03"/>
    <w:rsid w:val="002C4846"/>
    <w:rsid w:val="002D137D"/>
    <w:rsid w:val="002E173C"/>
    <w:rsid w:val="002F2DAA"/>
    <w:rsid w:val="002F5F3C"/>
    <w:rsid w:val="00306EBF"/>
    <w:rsid w:val="00307545"/>
    <w:rsid w:val="00322604"/>
    <w:rsid w:val="00326248"/>
    <w:rsid w:val="0033790D"/>
    <w:rsid w:val="00350970"/>
    <w:rsid w:val="003544A8"/>
    <w:rsid w:val="0036123A"/>
    <w:rsid w:val="0037307F"/>
    <w:rsid w:val="0038162B"/>
    <w:rsid w:val="00395C5D"/>
    <w:rsid w:val="003B2D01"/>
    <w:rsid w:val="003B6AD8"/>
    <w:rsid w:val="003C627B"/>
    <w:rsid w:val="003E1BD2"/>
    <w:rsid w:val="003E217F"/>
    <w:rsid w:val="003E4C05"/>
    <w:rsid w:val="003E5BAF"/>
    <w:rsid w:val="003F52EA"/>
    <w:rsid w:val="003F6E5B"/>
    <w:rsid w:val="00415F76"/>
    <w:rsid w:val="00430BCE"/>
    <w:rsid w:val="00465036"/>
    <w:rsid w:val="004714EB"/>
    <w:rsid w:val="004722C8"/>
    <w:rsid w:val="00476B33"/>
    <w:rsid w:val="00480AFF"/>
    <w:rsid w:val="004905BA"/>
    <w:rsid w:val="00496E67"/>
    <w:rsid w:val="004E1778"/>
    <w:rsid w:val="005368FD"/>
    <w:rsid w:val="005467F4"/>
    <w:rsid w:val="00552534"/>
    <w:rsid w:val="00576A75"/>
    <w:rsid w:val="005935D1"/>
    <w:rsid w:val="005A32F5"/>
    <w:rsid w:val="005B0E2B"/>
    <w:rsid w:val="005B545B"/>
    <w:rsid w:val="005C48EE"/>
    <w:rsid w:val="005E09F5"/>
    <w:rsid w:val="00600013"/>
    <w:rsid w:val="0065447F"/>
    <w:rsid w:val="00663562"/>
    <w:rsid w:val="0067530B"/>
    <w:rsid w:val="006D49FD"/>
    <w:rsid w:val="006D4BE4"/>
    <w:rsid w:val="006D5601"/>
    <w:rsid w:val="006D5B55"/>
    <w:rsid w:val="006F64C9"/>
    <w:rsid w:val="007004B0"/>
    <w:rsid w:val="00703D82"/>
    <w:rsid w:val="0072782E"/>
    <w:rsid w:val="007413F8"/>
    <w:rsid w:val="007524B3"/>
    <w:rsid w:val="007807CD"/>
    <w:rsid w:val="0078310C"/>
    <w:rsid w:val="007A4911"/>
    <w:rsid w:val="007B2D28"/>
    <w:rsid w:val="007D65F4"/>
    <w:rsid w:val="007F755D"/>
    <w:rsid w:val="0082388F"/>
    <w:rsid w:val="00827E66"/>
    <w:rsid w:val="008549DF"/>
    <w:rsid w:val="00893F3A"/>
    <w:rsid w:val="00895644"/>
    <w:rsid w:val="008B0861"/>
    <w:rsid w:val="008B0D3C"/>
    <w:rsid w:val="008D3CA5"/>
    <w:rsid w:val="008D6110"/>
    <w:rsid w:val="008E1904"/>
    <w:rsid w:val="008E3051"/>
    <w:rsid w:val="008E7CCA"/>
    <w:rsid w:val="009121C4"/>
    <w:rsid w:val="00924076"/>
    <w:rsid w:val="009303DC"/>
    <w:rsid w:val="00931F9D"/>
    <w:rsid w:val="00950335"/>
    <w:rsid w:val="00957042"/>
    <w:rsid w:val="00975B2A"/>
    <w:rsid w:val="009A75FA"/>
    <w:rsid w:val="009B5D3E"/>
    <w:rsid w:val="009D4BB0"/>
    <w:rsid w:val="009D795E"/>
    <w:rsid w:val="009E2207"/>
    <w:rsid w:val="00A14EDB"/>
    <w:rsid w:val="00A20239"/>
    <w:rsid w:val="00A211E0"/>
    <w:rsid w:val="00A260CA"/>
    <w:rsid w:val="00A335FF"/>
    <w:rsid w:val="00A41D56"/>
    <w:rsid w:val="00A4258C"/>
    <w:rsid w:val="00A4567B"/>
    <w:rsid w:val="00A550ED"/>
    <w:rsid w:val="00A655AC"/>
    <w:rsid w:val="00A81CDC"/>
    <w:rsid w:val="00A846C0"/>
    <w:rsid w:val="00A87968"/>
    <w:rsid w:val="00AA7ADC"/>
    <w:rsid w:val="00AE399F"/>
    <w:rsid w:val="00B002BC"/>
    <w:rsid w:val="00B04656"/>
    <w:rsid w:val="00B10201"/>
    <w:rsid w:val="00B513A3"/>
    <w:rsid w:val="00B54B67"/>
    <w:rsid w:val="00B8287A"/>
    <w:rsid w:val="00B96BD4"/>
    <w:rsid w:val="00BA119E"/>
    <w:rsid w:val="00BA7880"/>
    <w:rsid w:val="00BC278C"/>
    <w:rsid w:val="00C07451"/>
    <w:rsid w:val="00C4635C"/>
    <w:rsid w:val="00C60DC5"/>
    <w:rsid w:val="00C63208"/>
    <w:rsid w:val="00C935D5"/>
    <w:rsid w:val="00C95BAF"/>
    <w:rsid w:val="00C97F1E"/>
    <w:rsid w:val="00CB57ED"/>
    <w:rsid w:val="00CD4D53"/>
    <w:rsid w:val="00CD615F"/>
    <w:rsid w:val="00CF1041"/>
    <w:rsid w:val="00CF1615"/>
    <w:rsid w:val="00CF56BA"/>
    <w:rsid w:val="00D0102E"/>
    <w:rsid w:val="00D07D2E"/>
    <w:rsid w:val="00D15494"/>
    <w:rsid w:val="00D81BD7"/>
    <w:rsid w:val="00D823ED"/>
    <w:rsid w:val="00DB11E9"/>
    <w:rsid w:val="00DB6BD3"/>
    <w:rsid w:val="00E20573"/>
    <w:rsid w:val="00E36207"/>
    <w:rsid w:val="00E41AF1"/>
    <w:rsid w:val="00E96A04"/>
    <w:rsid w:val="00EA037B"/>
    <w:rsid w:val="00EB0248"/>
    <w:rsid w:val="00EB165A"/>
    <w:rsid w:val="00ED10AC"/>
    <w:rsid w:val="00ED5CB6"/>
    <w:rsid w:val="00ED6B50"/>
    <w:rsid w:val="00EE130C"/>
    <w:rsid w:val="00F37576"/>
    <w:rsid w:val="00F715FB"/>
    <w:rsid w:val="00F84819"/>
    <w:rsid w:val="00F95D2A"/>
    <w:rsid w:val="00FB1920"/>
    <w:rsid w:val="00FD322D"/>
    <w:rsid w:val="00FF5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4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44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544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47F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3C627B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702</Words>
  <Characters>4003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Специалист</dc:creator>
  <cp:keywords/>
  <dc:description/>
  <cp:lastModifiedBy>Специалист</cp:lastModifiedBy>
  <cp:revision>2</cp:revision>
  <cp:lastPrinted>2018-12-13T06:55:00Z</cp:lastPrinted>
  <dcterms:created xsi:type="dcterms:W3CDTF">2019-01-28T04:30:00Z</dcterms:created>
  <dcterms:modified xsi:type="dcterms:W3CDTF">2019-01-28T04:30:00Z</dcterms:modified>
</cp:coreProperties>
</file>